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0A0"/>
      </w:tblPr>
      <w:tblGrid>
        <w:gridCol w:w="15183"/>
      </w:tblGrid>
      <w:tr w:rsidR="00CC76BE" w:rsidRPr="00703E22" w:rsidTr="00AC5BE4">
        <w:trPr>
          <w:trHeight w:val="352"/>
        </w:trPr>
        <w:tc>
          <w:tcPr>
            <w:tcW w:w="15183" w:type="dxa"/>
            <w:noWrap/>
          </w:tcPr>
          <w:p w:rsidR="00CC76BE" w:rsidRPr="00703E22" w:rsidRDefault="00CC76BE" w:rsidP="00277DEF">
            <w:pPr>
              <w:tabs>
                <w:tab w:val="left" w:pos="9972"/>
              </w:tabs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CC76BE" w:rsidRPr="00703E22" w:rsidTr="00AC5BE4">
        <w:trPr>
          <w:trHeight w:val="375"/>
        </w:trPr>
        <w:tc>
          <w:tcPr>
            <w:tcW w:w="15183" w:type="dxa"/>
            <w:noWrap/>
          </w:tcPr>
          <w:p w:rsidR="00CC76BE" w:rsidRPr="00703E22" w:rsidRDefault="00CC76B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к решению Собрания депутатов</w:t>
            </w:r>
          </w:p>
        </w:tc>
      </w:tr>
      <w:tr w:rsidR="00CC76BE" w:rsidRPr="00703E22" w:rsidTr="00AC5BE4">
        <w:trPr>
          <w:trHeight w:val="375"/>
        </w:trPr>
        <w:tc>
          <w:tcPr>
            <w:tcW w:w="15183" w:type="dxa"/>
            <w:noWrap/>
          </w:tcPr>
          <w:p w:rsidR="00CC76BE" w:rsidRPr="00703E22" w:rsidRDefault="00CC76B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r>
              <w:rPr>
                <w:rFonts w:ascii="Times New Roman" w:hAnsi="Times New Roman"/>
                <w:sz w:val="18"/>
                <w:szCs w:val="18"/>
              </w:rPr>
              <w:t>Гашунского</w:t>
            </w:r>
            <w:r w:rsidRPr="00703E22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</w:p>
          <w:p w:rsidR="00CC76BE" w:rsidRPr="00703E22" w:rsidRDefault="00CC76BE" w:rsidP="00574944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 xml:space="preserve">Зимовниковского района на 2018 год и </w:t>
            </w:r>
          </w:p>
          <w:p w:rsidR="00CC76BE" w:rsidRPr="00415F62" w:rsidRDefault="00CC76BE" w:rsidP="00CC7C6C">
            <w:pPr>
              <w:ind w:left="142" w:right="2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03E22">
              <w:rPr>
                <w:rFonts w:ascii="Times New Roman" w:hAnsi="Times New Roman"/>
                <w:sz w:val="18"/>
                <w:szCs w:val="18"/>
              </w:rPr>
              <w:t>на плановый период 2019 и 2020 годов»</w:t>
            </w:r>
          </w:p>
        </w:tc>
      </w:tr>
    </w:tbl>
    <w:p w:rsidR="00CC76BE" w:rsidRDefault="00CC76BE"/>
    <w:p w:rsidR="00CC76BE" w:rsidRPr="00415F62" w:rsidRDefault="00CC76BE" w:rsidP="00AC5BE4">
      <w:pPr>
        <w:rPr>
          <w:rFonts w:ascii="Times New Roman" w:hAnsi="Times New Roman"/>
          <w:sz w:val="20"/>
          <w:szCs w:val="20"/>
        </w:rPr>
      </w:pPr>
      <w:r w:rsidRPr="00415F62">
        <w:rPr>
          <w:rFonts w:ascii="Times New Roman" w:hAnsi="Times New Roman"/>
          <w:sz w:val="20"/>
          <w:szCs w:val="20"/>
        </w:rPr>
        <w:t>Распределение расходов местного бюджета за счет субвенций областного бюджета для финансового обеспечения расходных обязательств, возникающих при выполнении государственных полномочий Российской Федерации, Ростовской области, переданных в установленном порядке, на 2018 год и на плановый период 2019 и 2020 годов</w:t>
      </w:r>
    </w:p>
    <w:p w:rsidR="00CC76BE" w:rsidRPr="00CE219D" w:rsidRDefault="00CC76BE" w:rsidP="00CE219D">
      <w:pPr>
        <w:jc w:val="right"/>
        <w:rPr>
          <w:rFonts w:ascii="Times New Roman" w:hAnsi="Times New Roman"/>
          <w:sz w:val="24"/>
          <w:szCs w:val="24"/>
        </w:rPr>
      </w:pPr>
      <w:r w:rsidRPr="00CE219D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219D">
        <w:rPr>
          <w:rFonts w:ascii="Times New Roman" w:hAnsi="Times New Roman"/>
          <w:sz w:val="24"/>
          <w:szCs w:val="24"/>
        </w:rPr>
        <w:t>рублей</w:t>
      </w:r>
    </w:p>
    <w:tbl>
      <w:tblPr>
        <w:tblW w:w="15321" w:type="dxa"/>
        <w:tblInd w:w="96" w:type="dxa"/>
        <w:tblLayout w:type="fixed"/>
        <w:tblLook w:val="00A0"/>
      </w:tblPr>
      <w:tblGrid>
        <w:gridCol w:w="594"/>
        <w:gridCol w:w="2679"/>
        <w:gridCol w:w="1559"/>
        <w:gridCol w:w="850"/>
        <w:gridCol w:w="850"/>
        <w:gridCol w:w="884"/>
        <w:gridCol w:w="2661"/>
        <w:gridCol w:w="850"/>
        <w:gridCol w:w="993"/>
        <w:gridCol w:w="911"/>
        <w:gridCol w:w="850"/>
        <w:gridCol w:w="790"/>
        <w:gridCol w:w="841"/>
        <w:gridCol w:w="9"/>
      </w:tblGrid>
      <w:tr w:rsidR="00CC76BE" w:rsidRPr="00703E22" w:rsidTr="000B551B">
        <w:trPr>
          <w:gridAfter w:val="1"/>
          <w:wAfter w:w="9" w:type="dxa"/>
          <w:trHeight w:val="52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6BE" w:rsidRPr="00415F62" w:rsidRDefault="00CC76BE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CC7C6C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Наименование расходов, осуществляемых за счет субвенций из областного бюджета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BE" w:rsidRPr="00415F62" w:rsidRDefault="00CC76BE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6BE" w:rsidRPr="00415F62" w:rsidRDefault="00CC76BE" w:rsidP="004B24E6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CC76BE" w:rsidRPr="00703E22" w:rsidTr="000B551B">
        <w:trPr>
          <w:gridAfter w:val="1"/>
          <w:wAfter w:w="9" w:type="dxa"/>
          <w:trHeight w:val="60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Раздел 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76BE" w:rsidRPr="00703E22" w:rsidTr="000B551B">
        <w:trPr>
          <w:gridAfter w:val="1"/>
          <w:wAfter w:w="9" w:type="dxa"/>
          <w:trHeight w:val="26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76BE" w:rsidRPr="00703E22" w:rsidTr="000B551B">
        <w:trPr>
          <w:gridAfter w:val="1"/>
          <w:wAfter w:w="9" w:type="dxa"/>
          <w:trHeight w:val="27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2 02 30024 10 0000 151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99 9 00 72390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</w:tr>
      <w:tr w:rsidR="00CC76BE" w:rsidRPr="00703E22" w:rsidTr="000B551B">
        <w:trPr>
          <w:gridAfter w:val="1"/>
          <w:wAfter w:w="9" w:type="dxa"/>
          <w:trHeight w:val="94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Субвенция на осуществление первичного воинского </w:t>
            </w:r>
          </w:p>
          <w:p w:rsidR="00CC76BE" w:rsidRPr="00415F62" w:rsidRDefault="00CC76B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color w:val="000000"/>
                <w:sz w:val="20"/>
                <w:szCs w:val="20"/>
              </w:rPr>
              <w:t>учета на территориях, где отсутствуют военные комиссариаты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2 02 35118 10 0000 151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69.3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0.0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</w:t>
            </w:r>
          </w:p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0.0</w:t>
            </w:r>
          </w:p>
        </w:tc>
      </w:tr>
      <w:tr w:rsidR="00CC76BE" w:rsidRPr="00703E22" w:rsidTr="000B551B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99 9 00 51180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76BE" w:rsidRPr="00415F62" w:rsidRDefault="00CC76BE" w:rsidP="00B44474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0.0</w:t>
            </w:r>
          </w:p>
        </w:tc>
      </w:tr>
      <w:tr w:rsidR="00CC76BE" w:rsidRPr="00703E22" w:rsidTr="000B551B">
        <w:trPr>
          <w:trHeight w:val="3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BE" w:rsidRPr="00415F62" w:rsidRDefault="00CC76B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CE219D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BE" w:rsidRPr="00415F62" w:rsidRDefault="00CC76BE" w:rsidP="00CE21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1456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6BE" w:rsidRPr="00415F62" w:rsidRDefault="00CC76BE" w:rsidP="00CE219D">
            <w:pPr>
              <w:rPr>
                <w:rFonts w:ascii="Times New Roman" w:hAnsi="Times New Roman"/>
                <w:sz w:val="20"/>
                <w:szCs w:val="20"/>
              </w:rPr>
            </w:pPr>
            <w:r w:rsidRPr="00415F62">
              <w:rPr>
                <w:rFonts w:ascii="Times New Roman" w:hAnsi="Times New Roman"/>
                <w:sz w:val="20"/>
                <w:szCs w:val="20"/>
              </w:rPr>
              <w:t>0.2</w:t>
            </w:r>
          </w:p>
        </w:tc>
      </w:tr>
    </w:tbl>
    <w:p w:rsidR="00CC76BE" w:rsidRDefault="00CC76BE" w:rsidP="00AC5BE4">
      <w:pPr>
        <w:rPr>
          <w:rFonts w:ascii="Times New Roman" w:hAnsi="Times New Roman"/>
          <w:sz w:val="28"/>
          <w:szCs w:val="28"/>
        </w:rPr>
      </w:pPr>
    </w:p>
    <w:tbl>
      <w:tblPr>
        <w:tblW w:w="15118" w:type="dxa"/>
        <w:tblInd w:w="93" w:type="dxa"/>
        <w:tblLayout w:type="fixed"/>
        <w:tblLook w:val="00A0"/>
      </w:tblPr>
      <w:tblGrid>
        <w:gridCol w:w="489"/>
        <w:gridCol w:w="4346"/>
        <w:gridCol w:w="1368"/>
        <w:gridCol w:w="1325"/>
        <w:gridCol w:w="3237"/>
        <w:gridCol w:w="1016"/>
        <w:gridCol w:w="1131"/>
        <w:gridCol w:w="1064"/>
        <w:gridCol w:w="1142"/>
      </w:tblGrid>
      <w:tr w:rsidR="00CC76BE" w:rsidRPr="00703E22" w:rsidTr="00334831">
        <w:trPr>
          <w:trHeight w:val="80"/>
        </w:trPr>
        <w:tc>
          <w:tcPr>
            <w:tcW w:w="489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4346" w:type="dxa"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 xml:space="preserve">Председатель Собрания депутатов  </w:t>
            </w:r>
          </w:p>
          <w:p w:rsidR="00CC76BE" w:rsidRPr="00703E22" w:rsidRDefault="00CC76BE" w:rsidP="00334831">
            <w:pPr>
              <w:rPr>
                <w:rFonts w:ascii="Times New Roman" w:hAnsi="Times New Roman"/>
              </w:rPr>
            </w:pPr>
            <w:r w:rsidRPr="00703E2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Г</w:t>
            </w:r>
            <w:r w:rsidRPr="00703E22">
              <w:rPr>
                <w:rFonts w:ascii="Times New Roman" w:hAnsi="Times New Roman"/>
              </w:rPr>
              <w:t xml:space="preserve">лава  </w:t>
            </w:r>
            <w:r>
              <w:rPr>
                <w:rFonts w:ascii="Times New Roman" w:hAnsi="Times New Roman"/>
              </w:rPr>
              <w:t>Гашунского</w:t>
            </w:r>
            <w:r w:rsidRPr="00703E22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68" w:type="dxa"/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325" w:type="dxa"/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3237" w:type="dxa"/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  <w:tc>
          <w:tcPr>
            <w:tcW w:w="1016" w:type="dxa"/>
            <w:tcBorders>
              <w:right w:val="nil"/>
            </w:tcBorders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76BE" w:rsidRPr="00703E22" w:rsidRDefault="00CC76BE" w:rsidP="00334831">
            <w:pPr>
              <w:rPr>
                <w:rFonts w:ascii="Times New Roman" w:hAnsi="Times New Roman"/>
              </w:rPr>
            </w:pPr>
          </w:p>
        </w:tc>
      </w:tr>
    </w:tbl>
    <w:p w:rsidR="00CC76BE" w:rsidRPr="00415F62" w:rsidRDefault="00CC76BE" w:rsidP="00415F62">
      <w:pPr>
        <w:rPr>
          <w:rFonts w:ascii="Times New Roman" w:hAnsi="Times New Roman"/>
          <w:sz w:val="24"/>
          <w:szCs w:val="24"/>
        </w:rPr>
      </w:pPr>
    </w:p>
    <w:sectPr w:rsidR="00CC76BE" w:rsidRPr="00415F62" w:rsidSect="00AC5BE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BE4"/>
    <w:rsid w:val="000A6AD3"/>
    <w:rsid w:val="000B551B"/>
    <w:rsid w:val="000E5468"/>
    <w:rsid w:val="00122550"/>
    <w:rsid w:val="001456DB"/>
    <w:rsid w:val="00277DEF"/>
    <w:rsid w:val="00310FA8"/>
    <w:rsid w:val="00334831"/>
    <w:rsid w:val="003E4D4C"/>
    <w:rsid w:val="00415F62"/>
    <w:rsid w:val="004A119B"/>
    <w:rsid w:val="004B24E6"/>
    <w:rsid w:val="00574944"/>
    <w:rsid w:val="0059131B"/>
    <w:rsid w:val="00703E22"/>
    <w:rsid w:val="0079403D"/>
    <w:rsid w:val="00AC5BE4"/>
    <w:rsid w:val="00B44474"/>
    <w:rsid w:val="00CC76BE"/>
    <w:rsid w:val="00CC7C6C"/>
    <w:rsid w:val="00CE219D"/>
    <w:rsid w:val="00D0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3D"/>
    <w:pPr>
      <w:jc w:val="center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1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284</Words>
  <Characters>1624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Приложение 9</dc:title>
  <dc:subject/>
  <dc:creator>user</dc:creator>
  <cp:keywords/>
  <dc:description/>
  <cp:lastModifiedBy>User</cp:lastModifiedBy>
  <cp:revision>2</cp:revision>
  <dcterms:created xsi:type="dcterms:W3CDTF">2017-11-14T05:58:00Z</dcterms:created>
  <dcterms:modified xsi:type="dcterms:W3CDTF">2017-11-14T05:58:00Z</dcterms:modified>
</cp:coreProperties>
</file>